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3D6BF2F3" w:rsidR="006C0D4E" w:rsidRDefault="006C0D4E"/>
    <w:p w14:paraId="71541CE1" w14:textId="77777777" w:rsidR="004B0506" w:rsidRDefault="004B0506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0C4BE2FD" w:rsidR="00AB61CF" w:rsidRPr="00471D59" w:rsidRDefault="00DA348B" w:rsidP="00D9684E">
            <w:pPr>
              <w:pStyle w:val="Nadpis3"/>
              <w:rPr>
                <w:rFonts w:ascii="Arial" w:hAnsi="Arial" w:cs="Arial"/>
                <w:smallCaps w:val="0"/>
              </w:rPr>
            </w:pPr>
            <w:r w:rsidRPr="00471D59">
              <w:rPr>
                <w:rFonts w:ascii="Arial" w:hAnsi="Arial" w:cs="Arial"/>
                <w:smallCaps w:val="0"/>
              </w:rPr>
              <w:t>D.2.</w:t>
            </w:r>
            <w:r w:rsidR="00471D59" w:rsidRPr="00471D59">
              <w:rPr>
                <w:rFonts w:ascii="Arial" w:hAnsi="Arial" w:cs="Arial"/>
                <w:smallCaps w:val="0"/>
              </w:rPr>
              <w:t>2</w:t>
            </w:r>
            <w:r w:rsidR="00D9684E" w:rsidRPr="00471D59">
              <w:rPr>
                <w:rFonts w:ascii="Arial" w:hAnsi="Arial" w:cs="Arial"/>
                <w:smallCaps w:val="0"/>
              </w:rPr>
              <w:t xml:space="preserve"> - TECHNOLOGICKÁ ČÁST</w:t>
            </w:r>
            <w:r w:rsidR="001D2260" w:rsidRPr="00471D59">
              <w:rPr>
                <w:rFonts w:ascii="Arial" w:hAnsi="Arial" w:cs="Arial"/>
                <w:smallCaps w:val="0"/>
              </w:rPr>
              <w:t xml:space="preserve">, ROZVODY </w:t>
            </w:r>
            <w:r w:rsidR="00471D59" w:rsidRPr="00471D59">
              <w:rPr>
                <w:rFonts w:ascii="Arial" w:hAnsi="Arial" w:cs="Arial"/>
                <w:smallCaps w:val="0"/>
              </w:rPr>
              <w:t>TV a C</w:t>
            </w:r>
          </w:p>
          <w:p w14:paraId="0A5C2E13" w14:textId="75E6FD7F" w:rsidR="00AB61CF" w:rsidRPr="00D554AA" w:rsidRDefault="00232380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4001C" w14:textId="77777777" w:rsidR="00AC6B74" w:rsidRDefault="00AC6B74">
      <w:r>
        <w:separator/>
      </w:r>
    </w:p>
  </w:endnote>
  <w:endnote w:type="continuationSeparator" w:id="0">
    <w:p w14:paraId="3816F1E5" w14:textId="77777777" w:rsidR="00AC6B74" w:rsidRDefault="00AC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DDB8E" w14:textId="77777777" w:rsidR="00AC6B74" w:rsidRDefault="00AC6B74">
      <w:r>
        <w:separator/>
      </w:r>
    </w:p>
  </w:footnote>
  <w:footnote w:type="continuationSeparator" w:id="0">
    <w:p w14:paraId="07F0B3BA" w14:textId="77777777" w:rsidR="00AC6B74" w:rsidRDefault="00AC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2A32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D62D9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1D59"/>
    <w:rsid w:val="00477F60"/>
    <w:rsid w:val="00495847"/>
    <w:rsid w:val="004A2532"/>
    <w:rsid w:val="004A2E5C"/>
    <w:rsid w:val="004B0506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41E9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6B74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52</TotalTime>
  <Pages>1</Pages>
  <Words>72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2020-12-07T01:09:00Z</cp:lastPrinted>
  <dcterms:created xsi:type="dcterms:W3CDTF">2020-11-08T12:35:00Z</dcterms:created>
  <dcterms:modified xsi:type="dcterms:W3CDTF">2020-12-07T01:59:00Z</dcterms:modified>
</cp:coreProperties>
</file>